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3C083" w14:textId="77777777" w:rsidR="00AB19B8" w:rsidRDefault="00AB19B8" w:rsidP="00AB1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RAKETT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ca.1472-ca.1509)</w:t>
      </w:r>
    </w:p>
    <w:p w14:paraId="667D4445" w14:textId="77777777" w:rsidR="00AB19B8" w:rsidRDefault="00AB19B8" w:rsidP="00AB19B8">
      <w:pPr>
        <w:rPr>
          <w:rFonts w:ascii="Times New Roman" w:hAnsi="Times New Roman" w:cs="Times New Roman"/>
          <w:sz w:val="24"/>
          <w:szCs w:val="24"/>
        </w:rPr>
      </w:pPr>
    </w:p>
    <w:p w14:paraId="6EB0ED72" w14:textId="77777777" w:rsidR="00AB19B8" w:rsidRDefault="00AB19B8" w:rsidP="00AB19B8">
      <w:pPr>
        <w:rPr>
          <w:rFonts w:ascii="Times New Roman" w:hAnsi="Times New Roman" w:cs="Times New Roman"/>
          <w:sz w:val="24"/>
          <w:szCs w:val="24"/>
        </w:rPr>
      </w:pPr>
    </w:p>
    <w:p w14:paraId="14921B37" w14:textId="77777777" w:rsidR="00AB19B8" w:rsidRDefault="00AB19B8" w:rsidP="00AB1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ca.1472-ca.1509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County Durham.</w:t>
      </w:r>
    </w:p>
    <w:p w14:paraId="442AB691" w14:textId="77777777" w:rsidR="00AB19B8" w:rsidRDefault="00AB19B8" w:rsidP="00AB1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35AAAB3F" w14:textId="77777777" w:rsidR="00AB19B8" w:rsidRDefault="00AB19B8" w:rsidP="00AB19B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p.82)</w:t>
      </w:r>
    </w:p>
    <w:p w14:paraId="6F78702B" w14:textId="77777777" w:rsidR="00AB19B8" w:rsidRDefault="00AB19B8" w:rsidP="00AB19B8">
      <w:pPr>
        <w:rPr>
          <w:rFonts w:ascii="Times New Roman" w:hAnsi="Times New Roman" w:cs="Times New Roman"/>
          <w:sz w:val="24"/>
          <w:szCs w:val="24"/>
        </w:rPr>
      </w:pPr>
    </w:p>
    <w:p w14:paraId="7A740B1E" w14:textId="77777777" w:rsidR="00AB19B8" w:rsidRDefault="00AB19B8" w:rsidP="00AB19B8">
      <w:pPr>
        <w:rPr>
          <w:rFonts w:ascii="Times New Roman" w:hAnsi="Times New Roman" w:cs="Times New Roman"/>
          <w:sz w:val="24"/>
          <w:szCs w:val="24"/>
        </w:rPr>
      </w:pPr>
    </w:p>
    <w:p w14:paraId="50DB7482" w14:textId="77777777" w:rsidR="00AB19B8" w:rsidRPr="00265308" w:rsidRDefault="00AB19B8" w:rsidP="00AB1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52FA6143" w14:textId="77777777" w:rsidR="006B2F86" w:rsidRPr="00E71FC3" w:rsidRDefault="00AB19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0B6E4" w14:textId="77777777" w:rsidR="00AB19B8" w:rsidRDefault="00AB19B8" w:rsidP="00E71FC3">
      <w:r>
        <w:separator/>
      </w:r>
    </w:p>
  </w:endnote>
  <w:endnote w:type="continuationSeparator" w:id="0">
    <w:p w14:paraId="3B18357E" w14:textId="77777777" w:rsidR="00AB19B8" w:rsidRDefault="00AB19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201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228D2" w14:textId="77777777" w:rsidR="00AB19B8" w:rsidRDefault="00AB19B8" w:rsidP="00E71FC3">
      <w:r>
        <w:separator/>
      </w:r>
    </w:p>
  </w:footnote>
  <w:footnote w:type="continuationSeparator" w:id="0">
    <w:p w14:paraId="434FC0D7" w14:textId="77777777" w:rsidR="00AB19B8" w:rsidRDefault="00AB19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9B8"/>
    <w:rsid w:val="001A7C09"/>
    <w:rsid w:val="00577BD5"/>
    <w:rsid w:val="00656CBA"/>
    <w:rsid w:val="006A1F77"/>
    <w:rsid w:val="00733BE7"/>
    <w:rsid w:val="00AB19B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72134"/>
  <w15:chartTrackingRefBased/>
  <w15:docId w15:val="{1C1E2FDB-EBAD-4208-8976-BB8E6865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19B8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2018-10-02T19:25:00Z</dcterms:created>
  <dcterms:modified xsi:type="dcterms:W3CDTF">2018-10-02T19:26:00Z</dcterms:modified>
</cp:coreProperties>
</file>